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Motherwell, Wishaw and Carluke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Motherwell, Wishaw and Carluke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Motherwell, Wishaw and Carluke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Motherwell, Wishaw and Carluke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Motherwell, Wishaw and Carluke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Motherwell, Wishaw and Carluke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74.1% </w:t>
      </w:r>
      <w:r w:rsidRPr="004747BF">
        <w:rPr>
          <w:rFonts w:ascii="Libre Franklin Light" w:eastAsia="Times New Roman" w:hAnsi="Libre Franklin Light" w:cs="Calibri Light"/>
        </w:rPr>
        <w:t xml:space="preserve">of those respondents classified as PGSI 8+ in Motherwell, Wishaw and Carluke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Motherwell, Wishaw and Carluke is estimated to be </w:t>
      </w:r>
      <w:r w:rsidRPr="00773DF7">
        <w:rPr>
          <w:rFonts w:ascii="Libre Franklin Light" w:eastAsia="Times New Roman" w:hAnsi="Libre Franklin Light" w:cs="Calibri Light"/>
          <w:b/>
          <w:bCs/>
          <w:color w:val="C45911" w:themeColor="accent2" w:themeShade="BF"/>
        </w:rPr>
        <w:t xml:space="preserve">£3,461,326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Motherwell, Wishaw and Carluke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Motherwell, Wishaw and Carluke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Motherwell, Wishaw and Carluke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Motherwell, Wishaw and Carluke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therwell, Wishaw and Carluk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Motherwell, Wishaw and Carluke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therwell, Wishaw and Carluk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Motherwell, Wishaw and Carluke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Motherwell, Wishaw and Carluke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74.1%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therwell, Wishaw and Carluk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Motherwell, Wishaw and Carluke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Motherwell, Wishaw and Carluke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Motherwell, Wishaw and Carluke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83.0%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Motherwell, Wishaw and Carluke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Motherwell, Wishaw and Carluke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Motherwell, Wishaw and Carluke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£3,461,326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Motherwell, Wishaw and Carluke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£56,379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£1,165,956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£83,525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£43,068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£2,088,907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£3,461,326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Motherwell, Wishaw and Carluke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Motherwell, Wishaw and Carluke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Motherwell, Wishaw and Carluke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Motherwell, Wishaw and Carluke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Motherwell, Wishaw and Carluke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Motherwell, Wishaw and Carluke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Motherwell, Wishaw and Carluke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Motherwell, Wishaw and Carluke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Motherwell, Wishaw and Carluke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Motherwell, Wishaw and Carluke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Motherwell, Wishaw and Carluke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Motherwell, Wishaw and Carluke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530CD7E-17BF-45F1-AC4D-9485884B907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